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8E41" w14:textId="77777777" w:rsidR="00D567C0" w:rsidRDefault="00D567C0" w:rsidP="00D567C0">
      <w:pPr>
        <w:pStyle w:val="NoSpacing"/>
      </w:pPr>
      <w:r>
        <w:rPr>
          <w:u w:val="single"/>
        </w:rPr>
        <w:t>William MEL</w:t>
      </w:r>
      <w:r>
        <w:t xml:space="preserve">      (fl.1400)</w:t>
      </w:r>
    </w:p>
    <w:p w14:paraId="7F6133BE" w14:textId="77777777" w:rsidR="00D567C0" w:rsidRDefault="00D567C0" w:rsidP="00D567C0">
      <w:pPr>
        <w:pStyle w:val="NoSpacing"/>
      </w:pPr>
      <w:r>
        <w:t>Chaplain.</w:t>
      </w:r>
    </w:p>
    <w:p w14:paraId="4F0B01F3" w14:textId="77777777" w:rsidR="00D567C0" w:rsidRDefault="00D567C0" w:rsidP="00D567C0">
      <w:pPr>
        <w:pStyle w:val="NoSpacing"/>
      </w:pPr>
    </w:p>
    <w:p w14:paraId="74569FEA" w14:textId="77777777" w:rsidR="00D567C0" w:rsidRDefault="00D567C0" w:rsidP="00D567C0">
      <w:pPr>
        <w:pStyle w:val="NoSpacing"/>
      </w:pPr>
    </w:p>
    <w:p w14:paraId="3A41CFA4" w14:textId="77777777" w:rsidR="00D567C0" w:rsidRDefault="00D567C0" w:rsidP="00D567C0">
      <w:pPr>
        <w:pStyle w:val="NoSpacing"/>
      </w:pPr>
      <w:r>
        <w:t>22 Jan.1400</w:t>
      </w:r>
      <w:r>
        <w:tab/>
        <w:t xml:space="preserve">He was presented to the church of </w:t>
      </w:r>
      <w:proofErr w:type="spellStart"/>
      <w:r>
        <w:t>St.Peter</w:t>
      </w:r>
      <w:proofErr w:type="spellEnd"/>
      <w:r>
        <w:t>, Old Sarum.</w:t>
      </w:r>
    </w:p>
    <w:p w14:paraId="09C79555" w14:textId="77777777" w:rsidR="00D567C0" w:rsidRDefault="00D567C0" w:rsidP="00D567C0">
      <w:pPr>
        <w:pStyle w:val="NoSpacing"/>
      </w:pPr>
      <w:r>
        <w:tab/>
      </w:r>
      <w:r>
        <w:tab/>
        <w:t>(C.P.R. 1399-1401 p.179)</w:t>
      </w:r>
    </w:p>
    <w:p w14:paraId="48B88DAF" w14:textId="77777777" w:rsidR="00D567C0" w:rsidRDefault="00D567C0" w:rsidP="00D567C0">
      <w:pPr>
        <w:pStyle w:val="NoSpacing"/>
      </w:pPr>
    </w:p>
    <w:p w14:paraId="6B204811" w14:textId="77777777" w:rsidR="00D567C0" w:rsidRDefault="00D567C0" w:rsidP="00D567C0">
      <w:pPr>
        <w:pStyle w:val="NoSpacing"/>
      </w:pPr>
    </w:p>
    <w:p w14:paraId="507997AE" w14:textId="77777777" w:rsidR="00D567C0" w:rsidRDefault="00D567C0" w:rsidP="00D567C0">
      <w:pPr>
        <w:pStyle w:val="NoSpacing"/>
      </w:pPr>
      <w:r>
        <w:t>3 July 2025</w:t>
      </w:r>
    </w:p>
    <w:p w14:paraId="45AB07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D6086" w14:textId="77777777" w:rsidR="00D567C0" w:rsidRDefault="00D567C0" w:rsidP="009139A6">
      <w:r>
        <w:separator/>
      </w:r>
    </w:p>
  </w:endnote>
  <w:endnote w:type="continuationSeparator" w:id="0">
    <w:p w14:paraId="2080FA76" w14:textId="77777777" w:rsidR="00D567C0" w:rsidRDefault="00D56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AD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E5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29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80B82" w14:textId="77777777" w:rsidR="00D567C0" w:rsidRDefault="00D567C0" w:rsidP="009139A6">
      <w:r>
        <w:separator/>
      </w:r>
    </w:p>
  </w:footnote>
  <w:footnote w:type="continuationSeparator" w:id="0">
    <w:p w14:paraId="6151E3CD" w14:textId="77777777" w:rsidR="00D567C0" w:rsidRDefault="00D56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D3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1E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8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7C0"/>
    <w:rsid w:val="000666E0"/>
    <w:rsid w:val="000A2E7A"/>
    <w:rsid w:val="001307AC"/>
    <w:rsid w:val="00190DFA"/>
    <w:rsid w:val="002510B7"/>
    <w:rsid w:val="00270799"/>
    <w:rsid w:val="002737D5"/>
    <w:rsid w:val="00357E4A"/>
    <w:rsid w:val="00491CC7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567C0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9EBB1"/>
  <w15:chartTrackingRefBased/>
  <w15:docId w15:val="{D5FA9418-78B1-4BCF-8FB2-F1E4A1E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2025-07-04T20:30:00Z</dcterms:created>
  <dcterms:modified xsi:type="dcterms:W3CDTF">2025-07-04T20:30:00Z</dcterms:modified>
</cp:coreProperties>
</file>